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F9887" w14:textId="270CBC11" w:rsidR="00CA309E" w:rsidRPr="003D38A3" w:rsidRDefault="00D622E2" w:rsidP="003D38A3">
                            <w:pPr>
                              <w:pStyle w:val="CourseContainedHeader"/>
                            </w:pPr>
                            <w:r>
                              <w:t>Team Roles &amp; Project Agreement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08F9887" w14:textId="270CBC11" w:rsidR="00CA309E" w:rsidRPr="003D38A3" w:rsidRDefault="00D622E2" w:rsidP="003D38A3">
                      <w:pPr>
                        <w:pStyle w:val="CourseContainedHeader"/>
                      </w:pPr>
                      <w:r>
                        <w:t>Team Roles &amp; Project Agreement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493D32BE" w:rsidR="003D38A3" w:rsidRPr="003D38A3" w:rsidRDefault="003E589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D622E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493D32BE" w:rsidR="003D38A3" w:rsidRPr="003D38A3" w:rsidRDefault="003E589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D622E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5.1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67B1E008" w:rsidR="00B71847" w:rsidRDefault="000F5AF8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Team Name or Members</w:t>
            </w:r>
          </w:p>
        </w:tc>
      </w:tr>
      <w:tr w:rsidR="00B71847" w:rsidRPr="000A0E77" w14:paraId="2A2C2CEE" w14:textId="2AF2C7AD" w:rsidTr="00B71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65114AA8" w14:textId="77777777" w:rsidR="00B71847" w:rsidRDefault="00B71847" w:rsidP="00C30650">
            <w:pPr>
              <w:pStyle w:val="TableRows"/>
              <w:rPr>
                <w:b w:val="0"/>
                <w:bCs w:val="0"/>
              </w:rPr>
            </w:pPr>
          </w:p>
          <w:p w14:paraId="7378E943" w14:textId="77777777" w:rsidR="000F5AF8" w:rsidRDefault="000F5AF8" w:rsidP="00C30650">
            <w:pPr>
              <w:pStyle w:val="TableRows"/>
              <w:rPr>
                <w:b w:val="0"/>
                <w:bCs w:val="0"/>
              </w:rPr>
            </w:pPr>
          </w:p>
          <w:p w14:paraId="0E9CE44C" w14:textId="77777777" w:rsidR="000F5AF8" w:rsidRDefault="000F5AF8" w:rsidP="00C30650">
            <w:pPr>
              <w:pStyle w:val="TableRows"/>
              <w:rPr>
                <w:b w:val="0"/>
                <w:bCs w:val="0"/>
              </w:rPr>
            </w:pPr>
          </w:p>
          <w:p w14:paraId="5B380507" w14:textId="4C0E61B4" w:rsidR="001A3166" w:rsidRPr="000A0E77" w:rsidRDefault="001A3166" w:rsidP="00C30650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7D4FBC92" w14:textId="2BEE3B57" w:rsidR="00B26449" w:rsidRDefault="00141640" w:rsidP="00E8582A">
      <w:pPr>
        <w:pStyle w:val="Heading4"/>
      </w:pPr>
      <w:r>
        <w:t>Instructions</w:t>
      </w:r>
    </w:p>
    <w:p w14:paraId="6B392824" w14:textId="3D1FECE3" w:rsidR="00E252FD" w:rsidRDefault="000F5AF8" w:rsidP="00141640">
      <w:pPr>
        <w:rPr>
          <w:lang w:eastAsia="en-AU"/>
        </w:rPr>
      </w:pPr>
      <w:r>
        <w:rPr>
          <w:lang w:eastAsia="en-AU"/>
        </w:rPr>
        <w:t xml:space="preserve">Your team will review project drawings, select roles, and </w:t>
      </w:r>
      <w:r w:rsidR="00EA4229">
        <w:rPr>
          <w:lang w:eastAsia="en-AU"/>
        </w:rPr>
        <w:t>commit to working collaboratively and safely. This worksheet helps define tasks, expectations, and communication strategies. Once complete, all team members sign the agreement at the bottom.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221A9C19" w14:textId="125325A4" w:rsidR="007763E0" w:rsidRPr="007763E0" w:rsidRDefault="00B83531" w:rsidP="007763E0">
      <w:pPr>
        <w:pStyle w:val="Heading4"/>
      </w:pPr>
      <w:r>
        <w:t xml:space="preserve">Section 1 </w:t>
      </w:r>
      <w:r w:rsidR="00484E88">
        <w:t>–</w:t>
      </w:r>
      <w:r>
        <w:t xml:space="preserve"> </w:t>
      </w:r>
      <w:r w:rsidR="00EA4229">
        <w:t>Project Summary</w:t>
      </w:r>
    </w:p>
    <w:p w14:paraId="71E3413F" w14:textId="75037412" w:rsidR="007763E0" w:rsidRPr="00D973CD" w:rsidRDefault="007763E0" w:rsidP="007763E0">
      <w:pPr>
        <w:rPr>
          <w:b/>
          <w:bCs/>
        </w:rPr>
      </w:pPr>
      <w:r>
        <w:rPr>
          <w:b/>
          <w:bCs/>
        </w:rPr>
        <w:t xml:space="preserve">Briefly describe what the drawing shows and your team’s objective: </w:t>
      </w:r>
      <w:r w:rsidRPr="007763E0">
        <w:rPr>
          <w:i/>
          <w:iCs/>
        </w:rPr>
        <w:t>“Our team is building…”</w:t>
      </w:r>
    </w:p>
    <w:p w14:paraId="364B153F" w14:textId="77777777" w:rsidR="007763E0" w:rsidRDefault="007763E0" w:rsidP="007763E0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106DEB" w14:textId="68B093CD" w:rsidR="007763E0" w:rsidRDefault="007763E0" w:rsidP="007763E0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</w:pPr>
      <w:r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  <w:t>Tick any drawing elements identified so far:</w:t>
      </w:r>
    </w:p>
    <w:p w14:paraId="2FFFFD64" w14:textId="58A841D3" w:rsidR="00D35B1B" w:rsidRDefault="003E5893" w:rsidP="00D35B1B">
      <w:sdt>
        <w:sdtPr>
          <w:rPr>
            <w:sz w:val="28"/>
            <w:szCs w:val="28"/>
          </w:rPr>
          <w:id w:val="-13748871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35B1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 w:rsidRPr="00D14D0E">
        <w:t xml:space="preserve"> </w:t>
      </w:r>
      <w:r w:rsidR="00D35B1B">
        <w:t xml:space="preserve">Exploded view     </w:t>
      </w:r>
      <w:sdt>
        <w:sdtPr>
          <w:rPr>
            <w:sz w:val="28"/>
            <w:szCs w:val="28"/>
          </w:rPr>
          <w:id w:val="-207309940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1412F5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>
        <w:rPr>
          <w:sz w:val="28"/>
          <w:szCs w:val="28"/>
        </w:rPr>
        <w:t xml:space="preserve"> </w:t>
      </w:r>
      <w:r w:rsidR="00D35B1B">
        <w:t xml:space="preserve">Dimensions     </w:t>
      </w:r>
      <w:sdt>
        <w:sdtPr>
          <w:rPr>
            <w:sz w:val="28"/>
            <w:szCs w:val="28"/>
          </w:rPr>
          <w:id w:val="54125190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35B1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>
        <w:t xml:space="preserve"> Material list      </w:t>
      </w:r>
      <w:sdt>
        <w:sdtPr>
          <w:rPr>
            <w:sz w:val="28"/>
            <w:szCs w:val="28"/>
          </w:rPr>
          <w:id w:val="-114912701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35B1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>
        <w:t xml:space="preserve"> Assembly features</w:t>
      </w:r>
    </w:p>
    <w:p w14:paraId="27016E81" w14:textId="7C4BC18E" w:rsidR="00D35B1B" w:rsidRDefault="003E5893" w:rsidP="00D35B1B">
      <w:sdt>
        <w:sdtPr>
          <w:rPr>
            <w:sz w:val="28"/>
            <w:szCs w:val="28"/>
          </w:rPr>
          <w:id w:val="-10381411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35B1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>
        <w:t xml:space="preserve"> Tolerances      </w:t>
      </w:r>
      <w:r w:rsidR="001412F5">
        <w:t xml:space="preserve">     </w:t>
      </w:r>
      <w:sdt>
        <w:sdtPr>
          <w:rPr>
            <w:sz w:val="28"/>
            <w:szCs w:val="28"/>
          </w:rPr>
          <w:id w:val="189584808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35B1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>
        <w:t xml:space="preserve"> QA symbols</w:t>
      </w:r>
      <w:r w:rsidR="001412F5">
        <w:t xml:space="preserve">     </w:t>
      </w:r>
      <w:sdt>
        <w:sdtPr>
          <w:rPr>
            <w:sz w:val="28"/>
            <w:szCs w:val="28"/>
          </w:rPr>
          <w:id w:val="32857033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35B1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>
        <w:t xml:space="preserve"> Threading fit features     </w:t>
      </w:r>
    </w:p>
    <w:p w14:paraId="54741FC8" w14:textId="77777777" w:rsidR="007763E0" w:rsidRPr="007763E0" w:rsidRDefault="007763E0" w:rsidP="007763E0">
      <w:pPr>
        <w:rPr>
          <w:lang w:eastAsia="en-AU"/>
        </w:rPr>
      </w:pPr>
    </w:p>
    <w:p w14:paraId="1E223449" w14:textId="5E70149E" w:rsidR="007A3384" w:rsidRPr="00D14D0E" w:rsidRDefault="001412F5" w:rsidP="001412F5">
      <w:pPr>
        <w:pStyle w:val="Heading4"/>
      </w:pPr>
      <w:r>
        <w:t>Section 2 – Team Roles</w:t>
      </w:r>
    </w:p>
    <w:tbl>
      <w:tblPr>
        <w:tblStyle w:val="GridTable4-Accent6"/>
        <w:tblW w:w="9635" w:type="dxa"/>
        <w:tblLook w:val="04A0" w:firstRow="1" w:lastRow="0" w:firstColumn="1" w:lastColumn="0" w:noHBand="0" w:noVBand="1"/>
      </w:tblPr>
      <w:tblGrid>
        <w:gridCol w:w="3211"/>
        <w:gridCol w:w="5006"/>
        <w:gridCol w:w="1418"/>
      </w:tblGrid>
      <w:tr w:rsidR="001412F5" w:rsidRPr="000A0E77" w14:paraId="08E363BA" w14:textId="563C2BAF" w:rsidTr="00765E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2337EB9A" w14:textId="2F5C36BE" w:rsidR="001412F5" w:rsidRDefault="001412F5" w:rsidP="00EB4F22">
            <w:pPr>
              <w:pStyle w:val="TableHeadings"/>
            </w:pPr>
            <w:r>
              <w:t>Member Name</w:t>
            </w:r>
          </w:p>
        </w:tc>
        <w:tc>
          <w:tcPr>
            <w:tcW w:w="50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3563936" w14:textId="6B0294A4" w:rsidR="001412F5" w:rsidRDefault="0066069C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</w:t>
            </w:r>
            <w:r w:rsidR="00765EF9">
              <w:t xml:space="preserve">duction Process </w:t>
            </w:r>
            <w:r w:rsidR="001412F5">
              <w:t>Role</w:t>
            </w:r>
            <w:r w:rsidR="00D35ED6">
              <w:t xml:space="preserve"> &amp;</w:t>
            </w:r>
            <w:r w:rsidR="00614E3C">
              <w:t xml:space="preserve"> </w:t>
            </w:r>
            <w:r w:rsidR="00D35ED6">
              <w:t xml:space="preserve">Other </w:t>
            </w:r>
            <w:r w:rsidR="00614E3C">
              <w:t>Responsibility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D64AAFE" w14:textId="174679FB" w:rsidR="001412F5" w:rsidRDefault="001412F5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Agreed By (Initials)</w:t>
            </w:r>
          </w:p>
        </w:tc>
      </w:tr>
      <w:tr w:rsidR="001412F5" w:rsidRPr="000A0E77" w14:paraId="153D5041" w14:textId="136283C0" w:rsidTr="00765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6758507" w14:textId="08000131" w:rsidR="001412F5" w:rsidRPr="00346C42" w:rsidRDefault="001412F5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500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1BF0D70" w14:textId="77777777" w:rsidR="001412F5" w:rsidRDefault="001412F5" w:rsidP="00EB4F22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9E0C10D" w14:textId="77777777" w:rsidR="00765EF9" w:rsidRDefault="00765EF9" w:rsidP="00EB4F22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57D28B2" w14:textId="05C23F38" w:rsidR="00765EF9" w:rsidRDefault="00765EF9" w:rsidP="00EB4F22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5651373" w14:textId="77777777" w:rsidR="001412F5" w:rsidRDefault="001412F5" w:rsidP="00EB4F22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12F5" w:rsidRPr="000A0E77" w14:paraId="4416D26A" w14:textId="4B735574" w:rsidTr="00765EF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C3C78C5" w14:textId="740CAE76" w:rsidR="001412F5" w:rsidRPr="00792603" w:rsidRDefault="001412F5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500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43E58C2" w14:textId="77777777" w:rsidR="001412F5" w:rsidRDefault="001412F5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628C98" w14:textId="77777777" w:rsidR="00765EF9" w:rsidRDefault="00765EF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6F20F61" w14:textId="033A70F9" w:rsidR="00765EF9" w:rsidRDefault="00765EF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2A210EB" w14:textId="77777777" w:rsidR="001412F5" w:rsidRDefault="001412F5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12F5" w:rsidRPr="000A0E77" w14:paraId="646FC623" w14:textId="3DDE73DC" w:rsidTr="00765E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A92FB8F" w14:textId="4CE22B83" w:rsidR="001412F5" w:rsidRPr="00792603" w:rsidRDefault="001412F5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500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7F315D4" w14:textId="77777777" w:rsidR="001412F5" w:rsidRDefault="001412F5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D29EB10" w14:textId="77777777" w:rsidR="00765EF9" w:rsidRDefault="00765EF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3C968A1" w14:textId="258DD2F1" w:rsidR="00765EF9" w:rsidRDefault="00765EF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A0F8236" w14:textId="77777777" w:rsidR="001412F5" w:rsidRDefault="001412F5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12F5" w:rsidRPr="000A0E77" w14:paraId="3D07716E" w14:textId="33D24261" w:rsidTr="00765EF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3823234" w14:textId="330BF051" w:rsidR="001412F5" w:rsidRDefault="001412F5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500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919A766" w14:textId="77777777" w:rsidR="001412F5" w:rsidRDefault="001412F5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0CB5A56" w14:textId="77777777" w:rsidR="00765EF9" w:rsidRDefault="00765EF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4CCB9FA" w14:textId="1BAC10C4" w:rsidR="00765EF9" w:rsidRDefault="00765EF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44940E8" w14:textId="77777777" w:rsidR="001412F5" w:rsidRDefault="001412F5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D386096" w14:textId="77777777" w:rsidR="001412F5" w:rsidRDefault="001412F5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</w:pPr>
    </w:p>
    <w:p w14:paraId="4821D937" w14:textId="0E38E334" w:rsidR="00CD1836" w:rsidRPr="007763E0" w:rsidRDefault="00CD1836" w:rsidP="00CD1836">
      <w:pPr>
        <w:pStyle w:val="Heading4"/>
      </w:pPr>
      <w:r>
        <w:t>Section 3 – Team Communication Plan</w:t>
      </w:r>
    </w:p>
    <w:p w14:paraId="139353A5" w14:textId="77777777" w:rsidR="00453596" w:rsidRDefault="00CD1836" w:rsidP="00CD1836">
      <w:pPr>
        <w:rPr>
          <w:b/>
          <w:bCs/>
        </w:rPr>
      </w:pPr>
      <w:r>
        <w:rPr>
          <w:b/>
          <w:bCs/>
        </w:rPr>
        <w:t>How will you share updates and resolve issues?</w:t>
      </w:r>
    </w:p>
    <w:p w14:paraId="28249047" w14:textId="2BA4C16C" w:rsidR="00CD1836" w:rsidRPr="00453596" w:rsidRDefault="003E5893" w:rsidP="00CD1836">
      <w:pPr>
        <w:rPr>
          <w:b/>
          <w:bCs/>
        </w:rPr>
      </w:pPr>
      <w:sdt>
        <w:sdtPr>
          <w:rPr>
            <w:sz w:val="28"/>
            <w:szCs w:val="28"/>
          </w:rPr>
          <w:id w:val="210375908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D18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 w:rsidRPr="00D14D0E">
        <w:t xml:space="preserve"> </w:t>
      </w:r>
      <w:r w:rsidR="00453596">
        <w:t>Verbal check-ins</w:t>
      </w:r>
      <w:r w:rsidR="00CD1836">
        <w:t xml:space="preserve">     </w:t>
      </w:r>
      <w:sdt>
        <w:sdtPr>
          <w:rPr>
            <w:sz w:val="28"/>
            <w:szCs w:val="28"/>
          </w:rPr>
          <w:id w:val="-110534779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D18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>
        <w:rPr>
          <w:sz w:val="28"/>
          <w:szCs w:val="28"/>
        </w:rPr>
        <w:t xml:space="preserve"> </w:t>
      </w:r>
      <w:r w:rsidR="00453596">
        <w:t>Shared worksheet/journal</w:t>
      </w:r>
      <w:r w:rsidR="00CD1836">
        <w:t xml:space="preserve">     </w:t>
      </w:r>
      <w:sdt>
        <w:sdtPr>
          <w:rPr>
            <w:sz w:val="28"/>
            <w:szCs w:val="28"/>
          </w:rPr>
          <w:id w:val="20106975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D18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>
        <w:t xml:space="preserve"> </w:t>
      </w:r>
      <w:r w:rsidR="00453596">
        <w:t>Task board</w:t>
      </w:r>
      <w:r w:rsidR="00CD1836">
        <w:t xml:space="preserve">      </w:t>
      </w:r>
      <w:sdt>
        <w:sdtPr>
          <w:rPr>
            <w:sz w:val="28"/>
            <w:szCs w:val="28"/>
          </w:rPr>
          <w:id w:val="-11437314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D18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>
        <w:t xml:space="preserve"> </w:t>
      </w:r>
      <w:r w:rsidR="00A56739">
        <w:t>Other: _</w:t>
      </w:r>
      <w:r w:rsidR="00453596">
        <w:t>__________________</w:t>
      </w:r>
    </w:p>
    <w:p w14:paraId="5596E1A7" w14:textId="07FEDEB9" w:rsidR="00CD1836" w:rsidRPr="00D973CD" w:rsidRDefault="00453596" w:rsidP="00CD1836">
      <w:pPr>
        <w:rPr>
          <w:b/>
          <w:bCs/>
        </w:rPr>
      </w:pPr>
      <w:r>
        <w:rPr>
          <w:b/>
          <w:bCs/>
        </w:rPr>
        <w:t>Notes:</w:t>
      </w:r>
    </w:p>
    <w:p w14:paraId="185BB93C" w14:textId="77777777" w:rsidR="00CD1836" w:rsidRDefault="00CD1836" w:rsidP="00CD1836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E43245" w14:textId="75E795B5" w:rsidR="00FA4A4F" w:rsidRDefault="00FA4A4F" w:rsidP="00CD1836">
      <w:pPr>
        <w:spacing w:line="480" w:lineRule="auto"/>
      </w:pPr>
      <w:r>
        <w:t>_______________________________________________________________________________________</w:t>
      </w:r>
    </w:p>
    <w:p w14:paraId="3EE9AE5C" w14:textId="77777777" w:rsidR="00E8582A" w:rsidRDefault="00E8582A" w:rsidP="00593F16">
      <w:pPr>
        <w:pStyle w:val="Heading4"/>
        <w:ind w:left="0" w:firstLine="0"/>
      </w:pPr>
    </w:p>
    <w:p w14:paraId="7494DA9C" w14:textId="5015B9DA" w:rsidR="00593F16" w:rsidRPr="001721F2" w:rsidRDefault="00453596" w:rsidP="00593F16">
      <w:pPr>
        <w:pStyle w:val="Heading4"/>
      </w:pPr>
      <w:r>
        <w:t>Team Agreement</w:t>
      </w:r>
    </w:p>
    <w:p w14:paraId="132EBCFE" w14:textId="3FD76236" w:rsidR="00593F16" w:rsidRDefault="00453596" w:rsidP="00593F16">
      <w:pPr>
        <w:spacing w:line="360" w:lineRule="auto"/>
      </w:pPr>
      <w:r>
        <w:t>We agree to:</w:t>
      </w:r>
    </w:p>
    <w:p w14:paraId="51431EAA" w14:textId="26375E41" w:rsidR="00453596" w:rsidRDefault="00453596" w:rsidP="00453596">
      <w:pPr>
        <w:pStyle w:val="ListParagraph"/>
        <w:numPr>
          <w:ilvl w:val="0"/>
          <w:numId w:val="44"/>
        </w:numPr>
        <w:spacing w:line="360" w:lineRule="auto"/>
      </w:pPr>
      <w:r>
        <w:t>Collaborate respectfully and communicate effectively</w:t>
      </w:r>
    </w:p>
    <w:p w14:paraId="4DF85B34" w14:textId="4F7B230A" w:rsidR="00453596" w:rsidRDefault="00453596" w:rsidP="00453596">
      <w:pPr>
        <w:pStyle w:val="ListParagraph"/>
        <w:numPr>
          <w:ilvl w:val="0"/>
          <w:numId w:val="44"/>
        </w:numPr>
        <w:spacing w:line="360" w:lineRule="auto"/>
      </w:pPr>
      <w:r>
        <w:t>Follow WHS rules and workshop procedures</w:t>
      </w:r>
    </w:p>
    <w:p w14:paraId="005E091F" w14:textId="69EA67F1" w:rsidR="00453596" w:rsidRDefault="00453596" w:rsidP="00453596">
      <w:pPr>
        <w:pStyle w:val="ListParagraph"/>
        <w:numPr>
          <w:ilvl w:val="0"/>
          <w:numId w:val="44"/>
        </w:numPr>
        <w:spacing w:line="360" w:lineRule="auto"/>
      </w:pPr>
      <w:r>
        <w:t>Take responsibility for our assigned roles</w:t>
      </w:r>
    </w:p>
    <w:p w14:paraId="5229768A" w14:textId="3D8849C6" w:rsidR="00453596" w:rsidRPr="00593F16" w:rsidRDefault="00453596" w:rsidP="00453596">
      <w:pPr>
        <w:pStyle w:val="ListParagraph"/>
        <w:numPr>
          <w:ilvl w:val="0"/>
          <w:numId w:val="44"/>
        </w:numPr>
        <w:spacing w:line="360" w:lineRule="auto"/>
      </w:pPr>
      <w:r>
        <w:t>Support each other to complete the project successfully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5665"/>
        <w:gridCol w:w="4111"/>
      </w:tblGrid>
      <w:tr w:rsidR="00453596" w:rsidRPr="000A0E77" w14:paraId="33151681" w14:textId="77777777" w:rsidTr="00453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2E22B5E" w14:textId="5C7C98A9" w:rsidR="00453596" w:rsidRDefault="00453596" w:rsidP="00EB4F22">
            <w:pPr>
              <w:pStyle w:val="TableHeadings"/>
            </w:pPr>
            <w:r>
              <w:t>Team Member Name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3377F21" w14:textId="1D71418F" w:rsidR="00453596" w:rsidRDefault="00453596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Signature</w:t>
            </w:r>
          </w:p>
        </w:tc>
      </w:tr>
      <w:tr w:rsidR="00453596" w:rsidRPr="000A0E77" w14:paraId="5FA283F6" w14:textId="77777777" w:rsidTr="0045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B0D1852" w14:textId="77777777" w:rsidR="00453596" w:rsidRPr="00346C42" w:rsidRDefault="00453596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0A907F1" w14:textId="77777777" w:rsidR="00453596" w:rsidRDefault="00453596" w:rsidP="00EB4F22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53596" w:rsidRPr="000A0E77" w14:paraId="002E68D5" w14:textId="77777777" w:rsidTr="0045359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8AD6548" w14:textId="77777777" w:rsidR="00453596" w:rsidRPr="00792603" w:rsidRDefault="00453596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7E67BF7" w14:textId="77777777" w:rsidR="00453596" w:rsidRDefault="00453596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53596" w:rsidRPr="000A0E77" w14:paraId="3499B416" w14:textId="77777777" w:rsidTr="0045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F786C67" w14:textId="77777777" w:rsidR="00453596" w:rsidRPr="00792603" w:rsidRDefault="00453596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40CA81A" w14:textId="77777777" w:rsidR="00453596" w:rsidRDefault="00453596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53596" w:rsidRPr="000A0E77" w14:paraId="1501E00B" w14:textId="77777777" w:rsidTr="0045359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79E765B" w14:textId="77777777" w:rsidR="00453596" w:rsidRDefault="00453596" w:rsidP="00EB4F22">
            <w:pPr>
              <w:pStyle w:val="TableRows"/>
              <w:rPr>
                <w:b w:val="0"/>
                <w:bCs w:val="0"/>
              </w:rPr>
            </w:pP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C787A8A" w14:textId="77777777" w:rsidR="00453596" w:rsidRDefault="00453596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0"/>
      <w:bookmarkEnd w:id="1"/>
      <w:bookmarkEnd w:id="2"/>
      <w:bookmarkEnd w:id="3"/>
    </w:tbl>
    <w:p w14:paraId="33587848" w14:textId="7F063FE8" w:rsidR="007372E9" w:rsidRPr="00E17475" w:rsidRDefault="007372E9" w:rsidP="007372E9">
      <w:pPr>
        <w:spacing w:line="480" w:lineRule="auto"/>
        <w:rPr>
          <w:lang w:eastAsia="en-AU"/>
        </w:rPr>
      </w:pPr>
    </w:p>
    <w:sectPr w:rsidR="007372E9" w:rsidRPr="00E17475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E9B1C" w14:textId="77777777" w:rsidR="009413CB" w:rsidRDefault="009413CB" w:rsidP="009125CB">
      <w:r>
        <w:separator/>
      </w:r>
    </w:p>
    <w:p w14:paraId="6AD162CD" w14:textId="77777777" w:rsidR="009413CB" w:rsidRDefault="009413CB" w:rsidP="009125CB"/>
    <w:p w14:paraId="7DC8464F" w14:textId="77777777" w:rsidR="009413CB" w:rsidRDefault="009413CB" w:rsidP="009125CB"/>
    <w:p w14:paraId="073E3E03" w14:textId="77777777" w:rsidR="009413CB" w:rsidRDefault="009413CB" w:rsidP="009125CB"/>
  </w:endnote>
  <w:endnote w:type="continuationSeparator" w:id="0">
    <w:p w14:paraId="48A5032D" w14:textId="77777777" w:rsidR="009413CB" w:rsidRDefault="009413CB" w:rsidP="009125CB">
      <w:r>
        <w:continuationSeparator/>
      </w:r>
    </w:p>
    <w:p w14:paraId="7D77A37F" w14:textId="77777777" w:rsidR="009413CB" w:rsidRDefault="009413CB" w:rsidP="009125CB"/>
    <w:p w14:paraId="71C82A48" w14:textId="77777777" w:rsidR="009413CB" w:rsidRDefault="009413CB" w:rsidP="009125CB"/>
    <w:p w14:paraId="270B02C5" w14:textId="77777777" w:rsidR="009413CB" w:rsidRDefault="009413CB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326CE4FF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3E5893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BD124" w14:textId="77777777" w:rsidR="009413CB" w:rsidRDefault="009413CB" w:rsidP="009125CB">
      <w:r>
        <w:separator/>
      </w:r>
    </w:p>
    <w:p w14:paraId="73330E65" w14:textId="77777777" w:rsidR="009413CB" w:rsidRDefault="009413CB" w:rsidP="009125CB"/>
    <w:p w14:paraId="08BC1B00" w14:textId="77777777" w:rsidR="009413CB" w:rsidRDefault="009413CB" w:rsidP="009125CB"/>
    <w:p w14:paraId="33648E77" w14:textId="77777777" w:rsidR="009413CB" w:rsidRDefault="009413CB" w:rsidP="009125CB"/>
  </w:footnote>
  <w:footnote w:type="continuationSeparator" w:id="0">
    <w:p w14:paraId="0B1B3F2C" w14:textId="77777777" w:rsidR="009413CB" w:rsidRDefault="009413CB" w:rsidP="009125CB">
      <w:r>
        <w:continuationSeparator/>
      </w:r>
    </w:p>
    <w:p w14:paraId="2F53386D" w14:textId="77777777" w:rsidR="009413CB" w:rsidRDefault="009413CB" w:rsidP="009125CB"/>
    <w:p w14:paraId="26A88557" w14:textId="77777777" w:rsidR="009413CB" w:rsidRDefault="009413CB" w:rsidP="009125CB"/>
    <w:p w14:paraId="2A1028FB" w14:textId="77777777" w:rsidR="009413CB" w:rsidRDefault="009413CB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A39E1"/>
    <w:multiLevelType w:val="hybridMultilevel"/>
    <w:tmpl w:val="617C25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32868"/>
    <w:multiLevelType w:val="hybridMultilevel"/>
    <w:tmpl w:val="A29835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4B3D"/>
    <w:multiLevelType w:val="hybridMultilevel"/>
    <w:tmpl w:val="63CCE6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D30FD9"/>
    <w:multiLevelType w:val="hybridMultilevel"/>
    <w:tmpl w:val="DF8460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86324"/>
    <w:multiLevelType w:val="hybridMultilevel"/>
    <w:tmpl w:val="DF846004"/>
    <w:lvl w:ilvl="0" w:tplc="E79A8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8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B339E"/>
    <w:multiLevelType w:val="hybridMultilevel"/>
    <w:tmpl w:val="79CAB3A4"/>
    <w:lvl w:ilvl="0" w:tplc="3AE0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20"/>
  </w:num>
  <w:num w:numId="3" w16cid:durableId="1776317215">
    <w:abstractNumId w:val="43"/>
  </w:num>
  <w:num w:numId="4" w16cid:durableId="1534071080">
    <w:abstractNumId w:val="36"/>
  </w:num>
  <w:num w:numId="5" w16cid:durableId="1673219778">
    <w:abstractNumId w:val="16"/>
  </w:num>
  <w:num w:numId="6" w16cid:durableId="1200585890">
    <w:abstractNumId w:val="33"/>
  </w:num>
  <w:num w:numId="7" w16cid:durableId="1908228620">
    <w:abstractNumId w:val="24"/>
  </w:num>
  <w:num w:numId="8" w16cid:durableId="1147357831">
    <w:abstractNumId w:val="32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8"/>
  </w:num>
  <w:num w:numId="20" w16cid:durableId="2127193325">
    <w:abstractNumId w:val="38"/>
  </w:num>
  <w:num w:numId="21" w16cid:durableId="383067315">
    <w:abstractNumId w:val="37"/>
  </w:num>
  <w:num w:numId="22" w16cid:durableId="1951935085">
    <w:abstractNumId w:val="41"/>
  </w:num>
  <w:num w:numId="23" w16cid:durableId="558134442">
    <w:abstractNumId w:val="40"/>
  </w:num>
  <w:num w:numId="24" w16cid:durableId="54202057">
    <w:abstractNumId w:val="30"/>
  </w:num>
  <w:num w:numId="25" w16cid:durableId="580530458">
    <w:abstractNumId w:val="34"/>
  </w:num>
  <w:num w:numId="26" w16cid:durableId="441651303">
    <w:abstractNumId w:val="27"/>
  </w:num>
  <w:num w:numId="27" w16cid:durableId="1674410907">
    <w:abstractNumId w:val="21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5"/>
  </w:num>
  <w:num w:numId="32" w16cid:durableId="1696350815">
    <w:abstractNumId w:val="31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42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9"/>
  </w:num>
  <w:num w:numId="39" w16cid:durableId="348682577">
    <w:abstractNumId w:val="39"/>
  </w:num>
  <w:num w:numId="40" w16cid:durableId="1784686532">
    <w:abstractNumId w:val="18"/>
  </w:num>
  <w:num w:numId="41" w16cid:durableId="1578779587">
    <w:abstractNumId w:val="23"/>
  </w:num>
  <w:num w:numId="42" w16cid:durableId="436603556">
    <w:abstractNumId w:val="35"/>
  </w:num>
  <w:num w:numId="43" w16cid:durableId="1038437009">
    <w:abstractNumId w:val="29"/>
  </w:num>
  <w:num w:numId="44" w16cid:durableId="903758586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12FA"/>
    <w:rsid w:val="000175FA"/>
    <w:rsid w:val="000212CC"/>
    <w:rsid w:val="000272C0"/>
    <w:rsid w:val="00027675"/>
    <w:rsid w:val="00027B8E"/>
    <w:rsid w:val="00027C46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227C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0DB"/>
    <w:rsid w:val="000A34CC"/>
    <w:rsid w:val="000A3CDF"/>
    <w:rsid w:val="000A47A8"/>
    <w:rsid w:val="000B02F2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0F5AF8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412F5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83D"/>
    <w:rsid w:val="00176A65"/>
    <w:rsid w:val="00177312"/>
    <w:rsid w:val="00182E0E"/>
    <w:rsid w:val="00192480"/>
    <w:rsid w:val="001A3166"/>
    <w:rsid w:val="001A6357"/>
    <w:rsid w:val="001B0D76"/>
    <w:rsid w:val="001B1387"/>
    <w:rsid w:val="001B2BF3"/>
    <w:rsid w:val="001C0F1B"/>
    <w:rsid w:val="001C3CEF"/>
    <w:rsid w:val="001C489D"/>
    <w:rsid w:val="001C5376"/>
    <w:rsid w:val="001E3D1D"/>
    <w:rsid w:val="001E5EAE"/>
    <w:rsid w:val="001F0E0F"/>
    <w:rsid w:val="001F2F98"/>
    <w:rsid w:val="001F76B5"/>
    <w:rsid w:val="002026ED"/>
    <w:rsid w:val="00202FF8"/>
    <w:rsid w:val="00206802"/>
    <w:rsid w:val="002075FB"/>
    <w:rsid w:val="00207E01"/>
    <w:rsid w:val="00210265"/>
    <w:rsid w:val="002122DB"/>
    <w:rsid w:val="00212845"/>
    <w:rsid w:val="00215E27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412F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A4719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023"/>
    <w:rsid w:val="00305D6E"/>
    <w:rsid w:val="00312E11"/>
    <w:rsid w:val="00313FA9"/>
    <w:rsid w:val="00322F4E"/>
    <w:rsid w:val="003231B0"/>
    <w:rsid w:val="00325161"/>
    <w:rsid w:val="00331122"/>
    <w:rsid w:val="003311BC"/>
    <w:rsid w:val="00331885"/>
    <w:rsid w:val="00334307"/>
    <w:rsid w:val="00336048"/>
    <w:rsid w:val="0034625B"/>
    <w:rsid w:val="003468E1"/>
    <w:rsid w:val="00346C42"/>
    <w:rsid w:val="00346DF9"/>
    <w:rsid w:val="00347D42"/>
    <w:rsid w:val="003510E8"/>
    <w:rsid w:val="00352790"/>
    <w:rsid w:val="00353F61"/>
    <w:rsid w:val="00356072"/>
    <w:rsid w:val="00356DAE"/>
    <w:rsid w:val="003575F1"/>
    <w:rsid w:val="00357E7E"/>
    <w:rsid w:val="003602A3"/>
    <w:rsid w:val="00361A6D"/>
    <w:rsid w:val="00366AD3"/>
    <w:rsid w:val="00367B10"/>
    <w:rsid w:val="00371BB1"/>
    <w:rsid w:val="00372C25"/>
    <w:rsid w:val="00375E9E"/>
    <w:rsid w:val="003812C4"/>
    <w:rsid w:val="00383625"/>
    <w:rsid w:val="00383839"/>
    <w:rsid w:val="0038594C"/>
    <w:rsid w:val="00391452"/>
    <w:rsid w:val="00391C7B"/>
    <w:rsid w:val="003A1B41"/>
    <w:rsid w:val="003B1BE7"/>
    <w:rsid w:val="003B48CA"/>
    <w:rsid w:val="003B5406"/>
    <w:rsid w:val="003B5C78"/>
    <w:rsid w:val="003B6AC0"/>
    <w:rsid w:val="003C4C4E"/>
    <w:rsid w:val="003D03DD"/>
    <w:rsid w:val="003D100E"/>
    <w:rsid w:val="003D38A3"/>
    <w:rsid w:val="003D6B5B"/>
    <w:rsid w:val="003D7C42"/>
    <w:rsid w:val="003E0F87"/>
    <w:rsid w:val="003E3BA2"/>
    <w:rsid w:val="003E5893"/>
    <w:rsid w:val="003E6E7B"/>
    <w:rsid w:val="003F388F"/>
    <w:rsid w:val="00401EFE"/>
    <w:rsid w:val="00403F23"/>
    <w:rsid w:val="0040709F"/>
    <w:rsid w:val="00407D5F"/>
    <w:rsid w:val="00415688"/>
    <w:rsid w:val="00417484"/>
    <w:rsid w:val="00417B06"/>
    <w:rsid w:val="0042174C"/>
    <w:rsid w:val="00421AED"/>
    <w:rsid w:val="00426133"/>
    <w:rsid w:val="00426EA9"/>
    <w:rsid w:val="00431D9B"/>
    <w:rsid w:val="00434E09"/>
    <w:rsid w:val="004469E4"/>
    <w:rsid w:val="0045178C"/>
    <w:rsid w:val="00452E10"/>
    <w:rsid w:val="00453596"/>
    <w:rsid w:val="00455727"/>
    <w:rsid w:val="00460086"/>
    <w:rsid w:val="0047737A"/>
    <w:rsid w:val="00482039"/>
    <w:rsid w:val="00483FF1"/>
    <w:rsid w:val="00484C9F"/>
    <w:rsid w:val="00484E88"/>
    <w:rsid w:val="004850E1"/>
    <w:rsid w:val="00487AA6"/>
    <w:rsid w:val="004906FA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4AEF"/>
    <w:rsid w:val="0051524B"/>
    <w:rsid w:val="0052086D"/>
    <w:rsid w:val="00525623"/>
    <w:rsid w:val="00526EEA"/>
    <w:rsid w:val="00536ADD"/>
    <w:rsid w:val="005433A1"/>
    <w:rsid w:val="0054568C"/>
    <w:rsid w:val="00545768"/>
    <w:rsid w:val="00547EA7"/>
    <w:rsid w:val="005516F8"/>
    <w:rsid w:val="00552D73"/>
    <w:rsid w:val="00563C2F"/>
    <w:rsid w:val="0056467D"/>
    <w:rsid w:val="005705B5"/>
    <w:rsid w:val="00571DAA"/>
    <w:rsid w:val="00586167"/>
    <w:rsid w:val="00590D2F"/>
    <w:rsid w:val="005936A4"/>
    <w:rsid w:val="00593F16"/>
    <w:rsid w:val="005A0867"/>
    <w:rsid w:val="005A21DE"/>
    <w:rsid w:val="005A36D9"/>
    <w:rsid w:val="005A4965"/>
    <w:rsid w:val="005C65D8"/>
    <w:rsid w:val="005D0415"/>
    <w:rsid w:val="005D0C09"/>
    <w:rsid w:val="005D44F7"/>
    <w:rsid w:val="005D4CB5"/>
    <w:rsid w:val="005D7B6A"/>
    <w:rsid w:val="005E0024"/>
    <w:rsid w:val="005E00D2"/>
    <w:rsid w:val="005E1116"/>
    <w:rsid w:val="005E3B0A"/>
    <w:rsid w:val="005E592D"/>
    <w:rsid w:val="005F7F66"/>
    <w:rsid w:val="006018FF"/>
    <w:rsid w:val="0060387A"/>
    <w:rsid w:val="0060630B"/>
    <w:rsid w:val="00606857"/>
    <w:rsid w:val="006109A2"/>
    <w:rsid w:val="00614E3C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069C"/>
    <w:rsid w:val="006642F1"/>
    <w:rsid w:val="00664AF5"/>
    <w:rsid w:val="00665D04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0C7B"/>
    <w:rsid w:val="006C41D3"/>
    <w:rsid w:val="006C5207"/>
    <w:rsid w:val="006D109A"/>
    <w:rsid w:val="006D47DB"/>
    <w:rsid w:val="006D588E"/>
    <w:rsid w:val="006D69B3"/>
    <w:rsid w:val="006F30EF"/>
    <w:rsid w:val="006F41C2"/>
    <w:rsid w:val="006F6457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372E9"/>
    <w:rsid w:val="0074097E"/>
    <w:rsid w:val="00742998"/>
    <w:rsid w:val="007450AC"/>
    <w:rsid w:val="0075070C"/>
    <w:rsid w:val="00765EF9"/>
    <w:rsid w:val="00767632"/>
    <w:rsid w:val="00767AA5"/>
    <w:rsid w:val="007724DE"/>
    <w:rsid w:val="0077352C"/>
    <w:rsid w:val="007761D0"/>
    <w:rsid w:val="007763E0"/>
    <w:rsid w:val="007773F4"/>
    <w:rsid w:val="007811DC"/>
    <w:rsid w:val="007841BA"/>
    <w:rsid w:val="007848F4"/>
    <w:rsid w:val="00787802"/>
    <w:rsid w:val="007909C7"/>
    <w:rsid w:val="0079246A"/>
    <w:rsid w:val="007937CC"/>
    <w:rsid w:val="00793C09"/>
    <w:rsid w:val="0079669D"/>
    <w:rsid w:val="007A0D57"/>
    <w:rsid w:val="007A1880"/>
    <w:rsid w:val="007A3384"/>
    <w:rsid w:val="007A49A9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D59CB"/>
    <w:rsid w:val="007E1382"/>
    <w:rsid w:val="007E1A7D"/>
    <w:rsid w:val="007E3336"/>
    <w:rsid w:val="007E3531"/>
    <w:rsid w:val="007E3B2F"/>
    <w:rsid w:val="007F3B9E"/>
    <w:rsid w:val="007F4F1B"/>
    <w:rsid w:val="008014F4"/>
    <w:rsid w:val="008040E5"/>
    <w:rsid w:val="00804BBC"/>
    <w:rsid w:val="0080551A"/>
    <w:rsid w:val="008074CB"/>
    <w:rsid w:val="00812263"/>
    <w:rsid w:val="00821060"/>
    <w:rsid w:val="0082109F"/>
    <w:rsid w:val="00822C71"/>
    <w:rsid w:val="00825B93"/>
    <w:rsid w:val="00827B16"/>
    <w:rsid w:val="00835C0F"/>
    <w:rsid w:val="00837177"/>
    <w:rsid w:val="008378FC"/>
    <w:rsid w:val="00845D17"/>
    <w:rsid w:val="008509E4"/>
    <w:rsid w:val="008511DC"/>
    <w:rsid w:val="00855F76"/>
    <w:rsid w:val="008568DE"/>
    <w:rsid w:val="00863241"/>
    <w:rsid w:val="00865E14"/>
    <w:rsid w:val="0086619F"/>
    <w:rsid w:val="00874216"/>
    <w:rsid w:val="00875090"/>
    <w:rsid w:val="00876B68"/>
    <w:rsid w:val="00876E7D"/>
    <w:rsid w:val="008775A8"/>
    <w:rsid w:val="00877E84"/>
    <w:rsid w:val="00880F54"/>
    <w:rsid w:val="00884A87"/>
    <w:rsid w:val="0088534E"/>
    <w:rsid w:val="0088551A"/>
    <w:rsid w:val="0089265E"/>
    <w:rsid w:val="008A0FB4"/>
    <w:rsid w:val="008A30ED"/>
    <w:rsid w:val="008A6AED"/>
    <w:rsid w:val="008B4827"/>
    <w:rsid w:val="008B5E00"/>
    <w:rsid w:val="008C3FDC"/>
    <w:rsid w:val="008C6121"/>
    <w:rsid w:val="008D0421"/>
    <w:rsid w:val="008D7125"/>
    <w:rsid w:val="008E3286"/>
    <w:rsid w:val="008E4297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31CD7"/>
    <w:rsid w:val="0093224D"/>
    <w:rsid w:val="00940736"/>
    <w:rsid w:val="009413CB"/>
    <w:rsid w:val="00941FC8"/>
    <w:rsid w:val="00944101"/>
    <w:rsid w:val="0094539E"/>
    <w:rsid w:val="0094687C"/>
    <w:rsid w:val="00952775"/>
    <w:rsid w:val="00961F4D"/>
    <w:rsid w:val="0096505C"/>
    <w:rsid w:val="00970806"/>
    <w:rsid w:val="00971393"/>
    <w:rsid w:val="00971CF7"/>
    <w:rsid w:val="00986B7A"/>
    <w:rsid w:val="00993F21"/>
    <w:rsid w:val="009951A4"/>
    <w:rsid w:val="00996B4C"/>
    <w:rsid w:val="009A0A86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1F80"/>
    <w:rsid w:val="009D26A5"/>
    <w:rsid w:val="009F085B"/>
    <w:rsid w:val="009F09BC"/>
    <w:rsid w:val="009F3CD4"/>
    <w:rsid w:val="009F7DA1"/>
    <w:rsid w:val="00A02278"/>
    <w:rsid w:val="00A02A53"/>
    <w:rsid w:val="00A04055"/>
    <w:rsid w:val="00A06741"/>
    <w:rsid w:val="00A12389"/>
    <w:rsid w:val="00A14129"/>
    <w:rsid w:val="00A15B74"/>
    <w:rsid w:val="00A17259"/>
    <w:rsid w:val="00A251FA"/>
    <w:rsid w:val="00A2672C"/>
    <w:rsid w:val="00A3115D"/>
    <w:rsid w:val="00A36B8D"/>
    <w:rsid w:val="00A37E25"/>
    <w:rsid w:val="00A460F5"/>
    <w:rsid w:val="00A472B4"/>
    <w:rsid w:val="00A51606"/>
    <w:rsid w:val="00A55A65"/>
    <w:rsid w:val="00A56739"/>
    <w:rsid w:val="00A567CC"/>
    <w:rsid w:val="00A61475"/>
    <w:rsid w:val="00A628FA"/>
    <w:rsid w:val="00A667C7"/>
    <w:rsid w:val="00A66CFB"/>
    <w:rsid w:val="00A72564"/>
    <w:rsid w:val="00A72C71"/>
    <w:rsid w:val="00A738D2"/>
    <w:rsid w:val="00A757E7"/>
    <w:rsid w:val="00A75E2C"/>
    <w:rsid w:val="00A7658F"/>
    <w:rsid w:val="00A82DB1"/>
    <w:rsid w:val="00A903A0"/>
    <w:rsid w:val="00A90936"/>
    <w:rsid w:val="00A971FF"/>
    <w:rsid w:val="00A97683"/>
    <w:rsid w:val="00AA39CE"/>
    <w:rsid w:val="00AA6E67"/>
    <w:rsid w:val="00AB0332"/>
    <w:rsid w:val="00AB4D74"/>
    <w:rsid w:val="00AC0E4E"/>
    <w:rsid w:val="00AC1B53"/>
    <w:rsid w:val="00AC5F6D"/>
    <w:rsid w:val="00AC755D"/>
    <w:rsid w:val="00AD0C20"/>
    <w:rsid w:val="00AE5A13"/>
    <w:rsid w:val="00AF35CC"/>
    <w:rsid w:val="00AF767F"/>
    <w:rsid w:val="00B04E55"/>
    <w:rsid w:val="00B06C89"/>
    <w:rsid w:val="00B07553"/>
    <w:rsid w:val="00B110F8"/>
    <w:rsid w:val="00B1236A"/>
    <w:rsid w:val="00B125A5"/>
    <w:rsid w:val="00B2181C"/>
    <w:rsid w:val="00B223A2"/>
    <w:rsid w:val="00B230D0"/>
    <w:rsid w:val="00B26449"/>
    <w:rsid w:val="00B27092"/>
    <w:rsid w:val="00B300C7"/>
    <w:rsid w:val="00B319B7"/>
    <w:rsid w:val="00B3336D"/>
    <w:rsid w:val="00B42C75"/>
    <w:rsid w:val="00B432FB"/>
    <w:rsid w:val="00B4451E"/>
    <w:rsid w:val="00B44554"/>
    <w:rsid w:val="00B466E3"/>
    <w:rsid w:val="00B50473"/>
    <w:rsid w:val="00B51292"/>
    <w:rsid w:val="00B518E1"/>
    <w:rsid w:val="00B54683"/>
    <w:rsid w:val="00B553E9"/>
    <w:rsid w:val="00B61659"/>
    <w:rsid w:val="00B71847"/>
    <w:rsid w:val="00B74E75"/>
    <w:rsid w:val="00B8272D"/>
    <w:rsid w:val="00B830BE"/>
    <w:rsid w:val="00B83531"/>
    <w:rsid w:val="00B8665D"/>
    <w:rsid w:val="00B90D53"/>
    <w:rsid w:val="00B90DFF"/>
    <w:rsid w:val="00B93E02"/>
    <w:rsid w:val="00BA3965"/>
    <w:rsid w:val="00BB02F9"/>
    <w:rsid w:val="00BB0C81"/>
    <w:rsid w:val="00BB43A1"/>
    <w:rsid w:val="00BC1634"/>
    <w:rsid w:val="00BC1A86"/>
    <w:rsid w:val="00BC2DE8"/>
    <w:rsid w:val="00BC3CE8"/>
    <w:rsid w:val="00BD0263"/>
    <w:rsid w:val="00BE01A9"/>
    <w:rsid w:val="00BE319F"/>
    <w:rsid w:val="00BE3EB3"/>
    <w:rsid w:val="00BE41F9"/>
    <w:rsid w:val="00BE4638"/>
    <w:rsid w:val="00BF291E"/>
    <w:rsid w:val="00BF371A"/>
    <w:rsid w:val="00BF4FDC"/>
    <w:rsid w:val="00BF5825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44B5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309E"/>
    <w:rsid w:val="00CA65AA"/>
    <w:rsid w:val="00CA6CF4"/>
    <w:rsid w:val="00CB5C2D"/>
    <w:rsid w:val="00CB5EAF"/>
    <w:rsid w:val="00CB6FF4"/>
    <w:rsid w:val="00CC0317"/>
    <w:rsid w:val="00CC422C"/>
    <w:rsid w:val="00CC5507"/>
    <w:rsid w:val="00CC7F8C"/>
    <w:rsid w:val="00CD1836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35B1B"/>
    <w:rsid w:val="00D35ED6"/>
    <w:rsid w:val="00D41F39"/>
    <w:rsid w:val="00D4502D"/>
    <w:rsid w:val="00D54D80"/>
    <w:rsid w:val="00D622E2"/>
    <w:rsid w:val="00D644A1"/>
    <w:rsid w:val="00D67F11"/>
    <w:rsid w:val="00D73BB3"/>
    <w:rsid w:val="00D74634"/>
    <w:rsid w:val="00D77E24"/>
    <w:rsid w:val="00D80E22"/>
    <w:rsid w:val="00D81CDC"/>
    <w:rsid w:val="00D82E27"/>
    <w:rsid w:val="00D83BFB"/>
    <w:rsid w:val="00D85083"/>
    <w:rsid w:val="00D85CD9"/>
    <w:rsid w:val="00D901BB"/>
    <w:rsid w:val="00D90FD9"/>
    <w:rsid w:val="00D92F70"/>
    <w:rsid w:val="00D973CD"/>
    <w:rsid w:val="00DA13C4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1AF4"/>
    <w:rsid w:val="00DF3426"/>
    <w:rsid w:val="00DF357A"/>
    <w:rsid w:val="00DF3A4D"/>
    <w:rsid w:val="00DF7D0D"/>
    <w:rsid w:val="00E00857"/>
    <w:rsid w:val="00E00887"/>
    <w:rsid w:val="00E02686"/>
    <w:rsid w:val="00E078BD"/>
    <w:rsid w:val="00E12742"/>
    <w:rsid w:val="00E1294C"/>
    <w:rsid w:val="00E134BC"/>
    <w:rsid w:val="00E15B47"/>
    <w:rsid w:val="00E17475"/>
    <w:rsid w:val="00E17DA3"/>
    <w:rsid w:val="00E202DF"/>
    <w:rsid w:val="00E252FD"/>
    <w:rsid w:val="00E27C89"/>
    <w:rsid w:val="00E31474"/>
    <w:rsid w:val="00E31BCA"/>
    <w:rsid w:val="00E35763"/>
    <w:rsid w:val="00E41E5C"/>
    <w:rsid w:val="00E429E6"/>
    <w:rsid w:val="00E4642D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8582A"/>
    <w:rsid w:val="00E926B1"/>
    <w:rsid w:val="00E95C17"/>
    <w:rsid w:val="00EA2E19"/>
    <w:rsid w:val="00EA422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3F2D"/>
    <w:rsid w:val="00F54697"/>
    <w:rsid w:val="00F549BD"/>
    <w:rsid w:val="00F6273E"/>
    <w:rsid w:val="00F712E2"/>
    <w:rsid w:val="00F94EA2"/>
    <w:rsid w:val="00F9673B"/>
    <w:rsid w:val="00F96CF5"/>
    <w:rsid w:val="00FA289B"/>
    <w:rsid w:val="00FA4A4F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582A"/>
    <w:pPr>
      <w:spacing w:before="120" w:after="120"/>
      <w:ind w:left="284" w:hanging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E8582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A39AB7BE-2A5A-40F9-B88B-5AB59465C1A9}"/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72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31</cp:revision>
  <dcterms:created xsi:type="dcterms:W3CDTF">2025-07-09T16:11:00Z</dcterms:created>
  <dcterms:modified xsi:type="dcterms:W3CDTF">2025-09-26T03:45:00Z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